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B8DAA" w14:textId="77777777" w:rsidR="00B64EC6" w:rsidRDefault="00B64EC6" w:rsidP="00B64EC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MARTYN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69D66389" w14:textId="77777777" w:rsidR="00B64EC6" w:rsidRDefault="00B64EC6" w:rsidP="00B64EC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0B5621F" w14:textId="77777777" w:rsidR="00B64EC6" w:rsidRDefault="00B64EC6" w:rsidP="00B64EC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98239EC" w14:textId="77777777" w:rsidR="00B64EC6" w:rsidRDefault="00B64EC6" w:rsidP="00B64EC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He, Richard Hill(q.v.), Thomas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Hexte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 and William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Taillour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(q.v.),</w:t>
      </w:r>
    </w:p>
    <w:p w14:paraId="03F4D37A" w14:textId="77777777" w:rsidR="00B64EC6" w:rsidRDefault="00B64EC6" w:rsidP="00B64EC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as the executors of John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Mohun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(q.v.), made a plaint of debt against William</w:t>
      </w:r>
    </w:p>
    <w:p w14:paraId="6261A066" w14:textId="77777777" w:rsidR="00B64EC6" w:rsidRDefault="00B64EC6" w:rsidP="00B64EC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Byrtte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Wacourt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in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Pulham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Dorset(q.v.).</w:t>
      </w:r>
    </w:p>
    <w:p w14:paraId="565341EB" w14:textId="77777777" w:rsidR="00B64EC6" w:rsidRDefault="00B64EC6" w:rsidP="00B64EC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5314BE8B" w14:textId="77777777" w:rsidR="00B64EC6" w:rsidRDefault="00B64EC6" w:rsidP="00B64EC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DDEC318" w14:textId="77777777" w:rsidR="00B64EC6" w:rsidRDefault="00B64EC6" w:rsidP="00B64EC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5EF5F70" w14:textId="77777777" w:rsidR="00B64EC6" w:rsidRDefault="00B64EC6" w:rsidP="00B64EC6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25 January 2022</w:t>
      </w:r>
    </w:p>
    <w:p w14:paraId="71021D0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E0334C" w14:textId="77777777" w:rsidR="00B64EC6" w:rsidRDefault="00B64EC6" w:rsidP="009139A6">
      <w:r>
        <w:separator/>
      </w:r>
    </w:p>
  </w:endnote>
  <w:endnote w:type="continuationSeparator" w:id="0">
    <w:p w14:paraId="69D45F82" w14:textId="77777777" w:rsidR="00B64EC6" w:rsidRDefault="00B64E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E9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083F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ECF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18510" w14:textId="77777777" w:rsidR="00B64EC6" w:rsidRDefault="00B64EC6" w:rsidP="009139A6">
      <w:r>
        <w:separator/>
      </w:r>
    </w:p>
  </w:footnote>
  <w:footnote w:type="continuationSeparator" w:id="0">
    <w:p w14:paraId="4E012990" w14:textId="77777777" w:rsidR="00B64EC6" w:rsidRDefault="00B64E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89C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A33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214B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EC6"/>
    <w:rsid w:val="000666E0"/>
    <w:rsid w:val="002510B7"/>
    <w:rsid w:val="005C130B"/>
    <w:rsid w:val="00826F5C"/>
    <w:rsid w:val="009139A6"/>
    <w:rsid w:val="009448BB"/>
    <w:rsid w:val="00A3176C"/>
    <w:rsid w:val="00AE65F8"/>
    <w:rsid w:val="00B64EC6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DB871"/>
  <w15:chartTrackingRefBased/>
  <w15:docId w15:val="{25F4C8B4-C5B9-4DDB-B8F7-756BFFBFA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64EC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2022-03-01T20:45:00Z</dcterms:created>
  <dcterms:modified xsi:type="dcterms:W3CDTF">2022-03-01T20:45:00Z</dcterms:modified>
</cp:coreProperties>
</file>